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A0C05A" w14:textId="77777777" w:rsidR="00387AF5" w:rsidRDefault="00387AF5" w:rsidP="00387AF5">
      <w:r>
        <w:rPr>
          <w:u w:val="single"/>
        </w:rPr>
        <w:t>William WARDE</w:t>
      </w:r>
      <w:r>
        <w:t xml:space="preserve">      (fl.1416-22)</w:t>
      </w:r>
    </w:p>
    <w:p w14:paraId="69FFF184" w14:textId="77777777" w:rsidR="00387AF5" w:rsidRDefault="00387AF5" w:rsidP="00387AF5">
      <w:r>
        <w:t xml:space="preserve">Rector of </w:t>
      </w:r>
      <w:proofErr w:type="spellStart"/>
      <w:r>
        <w:t>St.German’s</w:t>
      </w:r>
      <w:proofErr w:type="spellEnd"/>
      <w:r>
        <w:t xml:space="preserve"> Church, </w:t>
      </w:r>
      <w:proofErr w:type="spellStart"/>
      <w:r>
        <w:t>Winestead</w:t>
      </w:r>
      <w:proofErr w:type="spellEnd"/>
      <w:r>
        <w:t>, East Riding of Yorkshire.</w:t>
      </w:r>
    </w:p>
    <w:p w14:paraId="1AE15755" w14:textId="77777777" w:rsidR="00387AF5" w:rsidRDefault="00387AF5" w:rsidP="00387AF5"/>
    <w:p w14:paraId="51E00D74" w14:textId="77777777" w:rsidR="00387AF5" w:rsidRDefault="00387AF5" w:rsidP="00387AF5"/>
    <w:p w14:paraId="1B70F01D" w14:textId="77777777" w:rsidR="00387AF5" w:rsidRDefault="00387AF5" w:rsidP="00387AF5">
      <w:r>
        <w:t>12 Mar.1416</w:t>
      </w:r>
      <w:r>
        <w:tab/>
        <w:t>He became Rector.</w:t>
      </w:r>
    </w:p>
    <w:p w14:paraId="56B83B43" w14:textId="77777777" w:rsidR="00387AF5" w:rsidRDefault="00387AF5" w:rsidP="00387AF5">
      <w:r>
        <w:tab/>
      </w:r>
      <w:r>
        <w:tab/>
        <w:t>(from information in the church)</w:t>
      </w:r>
    </w:p>
    <w:p w14:paraId="74C6520D" w14:textId="77777777" w:rsidR="00387AF5" w:rsidRDefault="00387AF5" w:rsidP="00387AF5"/>
    <w:p w14:paraId="7746BF52" w14:textId="77777777" w:rsidR="00387AF5" w:rsidRDefault="00387AF5" w:rsidP="00387AF5"/>
    <w:p w14:paraId="70269DB4" w14:textId="77777777" w:rsidR="00387AF5" w:rsidRDefault="00387AF5" w:rsidP="00387AF5">
      <w:r>
        <w:t>24 September 2019</w:t>
      </w:r>
    </w:p>
    <w:p w14:paraId="54067200" w14:textId="77777777" w:rsidR="006B2F86" w:rsidRPr="00E71FC3" w:rsidRDefault="00387AF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4B816" w14:textId="77777777" w:rsidR="00387AF5" w:rsidRDefault="00387AF5" w:rsidP="00E71FC3">
      <w:r>
        <w:separator/>
      </w:r>
    </w:p>
  </w:endnote>
  <w:endnote w:type="continuationSeparator" w:id="0">
    <w:p w14:paraId="4A9E4EF9" w14:textId="77777777" w:rsidR="00387AF5" w:rsidRDefault="00387AF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BFAC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03F59" w14:textId="77777777" w:rsidR="00387AF5" w:rsidRDefault="00387AF5" w:rsidP="00E71FC3">
      <w:r>
        <w:separator/>
      </w:r>
    </w:p>
  </w:footnote>
  <w:footnote w:type="continuationSeparator" w:id="0">
    <w:p w14:paraId="14D7BA3F" w14:textId="77777777" w:rsidR="00387AF5" w:rsidRDefault="00387AF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AF5"/>
    <w:rsid w:val="001A7C09"/>
    <w:rsid w:val="00387AF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40FF21"/>
  <w15:chartTrackingRefBased/>
  <w15:docId w15:val="{6959FD8B-9558-47CC-AC4B-D9F54E20C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7AF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2020-01-18T22:02:00Z</dcterms:created>
  <dcterms:modified xsi:type="dcterms:W3CDTF">2020-01-18T22:03:00Z</dcterms:modified>
</cp:coreProperties>
</file>